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e914a5" w14:textId="1e914a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33733">
        <w:t>13. St-612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33733">
        <w:t>1</w:t>
      </w:r>
      <w:r w:rsidR="00042BE5">
        <w:t>3</w:t>
      </w:r>
      <w:r>
        <w:t xml:space="preserve">. </w:t>
      </w:r>
      <w:r w:rsidR="00274EC2">
        <w:t>St-</w:t>
      </w:r>
      <w:r w:rsidR="00E33733">
        <w:t>612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proofErr w:type="spellStart"/>
      <w:r w:rsidR="00E33733">
        <w:t>Malavita</w:t>
      </w:r>
      <w:proofErr w:type="spellEnd"/>
      <w:r w:rsidR="00E33733">
        <w:t xml:space="preserve"> jednostavno društvo s ograničenom odgovornošću za trgovinu i usluge</w:t>
      </w:r>
      <w:r w:rsidR="007F2564">
        <w:t xml:space="preserve">, </w:t>
      </w:r>
      <w:proofErr w:type="spellStart"/>
      <w:r w:rsidR="00E33733">
        <w:t>Škabrnjska</w:t>
      </w:r>
      <w:proofErr w:type="spellEnd"/>
      <w:r w:rsidR="00E33733">
        <w:t xml:space="preserve"> ulica 19</w:t>
      </w:r>
      <w:r w:rsidR="007F2564">
        <w:t xml:space="preserve"> , </w:t>
      </w:r>
      <w:r w:rsidR="00747550">
        <w:t>10000 Zagreb</w:t>
      </w:r>
      <w:r w:rsidR="007F2564">
        <w:t>, OIB</w:t>
      </w:r>
      <w:r w:rsidR="00E43295">
        <w:t>:</w:t>
      </w:r>
      <w:r w:rsidR="00042BE5">
        <w:t xml:space="preserve"> </w:t>
      </w:r>
      <w:r w:rsidR="00E33733">
        <w:t>92151355401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418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41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41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41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41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41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St-612/2020</izvorni_sadrzaj>
    <derivirana_varijabla naziv="DomainObject.Predmet.OznakaBroj_1">St-612/2020</derivirana_varijabla>
  </DomainObject.Predmet.OznakaBroj>
  <DomainObject.Predmet.OznakaBrojOptuznogAkta>
    <izvorni_sadrzaj>04-06-20-1051</izvorni_sadrzaj>
    <derivirana_varijabla naziv="DomainObject.Predmet.OznakaBrojOptuznogAkta_1">04-06-20-1051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Malavita jednostavno društvo s ograničenom odgovornošću za trgovinu i usluge</izvorni_sadrzaj>
    <derivirana_varijabla naziv="DomainObject.Predmet.ProtustrankaFormated_1">  Malavita jednostavno društvo s ograničenom odgovornošću za trgovinu i usluge</derivirana_varijabla>
  </DomainObject.Predmet.ProtustrankaFormated>
  <DomainObject.Predmet.ProtustrankaFormatedOIB>
    <izvorni_sadrzaj>  Malavita jednostavno društvo s ograničenom odgovornošću za trgovinu i usluge, OIB 92151355401</izvorni_sadrzaj>
    <derivirana_varijabla naziv="DomainObject.Predmet.ProtustrankaFormatedOIB_1">  Malavita jednostavno društvo s ograničenom odgovornošću za trgovinu i usluge, OIB 92151355401</derivirana_varijabla>
  </DomainObject.Predmet.ProtustrankaFormatedOIB>
  <DomainObject.Predmet.ProtustrankaFormatedWithAdress>
    <izvorni_sadrzaj> Malavita jednostavno društvo s ograničenom odgovornošću za trgovinu i usluge, Škabrnjska ulica 19, 10000 Zagreb</izvorni_sadrzaj>
    <derivirana_varijabla naziv="DomainObject.Predmet.ProtustrankaFormatedWithAdress_1"> Malavita jednostavno društvo s ograničenom odgovornošću za trgovinu i usluge, Škabrnjska ulica 19, 10000 Zagreb</derivirana_varijabla>
  </DomainObject.Predmet.ProtustrankaFormatedWithAdress>
  <DomainObject.Predmet.ProtustrankaFormatedWithAdressOIB>
    <izvorni_sadrzaj> Malavita jednostavno društvo s ograničenom odgovornošću za trgovinu i usluge, OIB 92151355401, Škabrnjska ulica 19, 10000 Zagreb</izvorni_sadrzaj>
    <derivirana_varijabla naziv="DomainObject.Predmet.ProtustrankaFormatedWithAdressOIB_1"> Malavita jednostavno društvo s ograničenom odgovornošću za trgovinu i usluge, OIB 92151355401, Škabrnjska ulica 19, 10000 Zagreb</derivirana_varijabla>
  </DomainObject.Predmet.ProtustrankaFormatedWithAdressOIB>
  <DomainObject.Predmet.ProtustrankaWithAdress>
    <izvorni_sadrzaj>Malavita jednostavno društvo s ograničenom odgovornošću za trgovinu i usluge Škabrnjska ulica 19, 10000 Zagreb</izvorni_sadrzaj>
    <derivirana_varijabla naziv="DomainObject.Predmet.ProtustrankaWithAdress_1">Malavita jednostavno društvo s ograničenom odgovornošću za trgovinu i usluge Škabrnjska ulica 19, 10000 Zagreb</derivirana_varijabla>
  </DomainObject.Predmet.ProtustrankaWithAdress>
  <DomainObject.Predmet.ProtustrankaWithAdressOIB>
    <izvorni_sadrzaj>Malavita jednostavno društvo s ograničenom odgovornošću za trgovinu i usluge, OIB 92151355401, Škabrnjska ulica 19, 10000 Zagreb</izvorni_sadrzaj>
    <derivirana_varijabla naziv="DomainObject.Predmet.ProtustrankaWithAdressOIB_1">Malavita jednostavno društvo s ograničenom odgovornošću za trgovinu i usluge, OIB 92151355401, Škabrnjska ulica 19, 10000 Zagreb</derivirana_varijabla>
  </DomainObject.Predmet.ProtustrankaWithAdressOIB>
  <DomainObject.Predmet.ProtustrankaNazivFormated>
    <izvorni_sadrzaj>Malavita jednostavno društvo s ograničenom odgovornošću za trgovinu i usluge</izvorni_sadrzaj>
    <derivirana_varijabla naziv="DomainObject.Predmet.ProtustrankaNazivFormated_1">Malavita jednostavno društvo s ograničenom odgovornošću za trgovinu i usluge</derivirana_varijabla>
  </DomainObject.Predmet.ProtustrankaNazivFormated>
  <DomainObject.Predmet.ProtustrankaNazivFormatedOIB>
    <izvorni_sadrzaj>Malavita jednostavno društvo s ograničenom odgovornošću za trgovinu i usluge, OIB 92151355401</izvorni_sadrzaj>
    <derivirana_varijabla naziv="DomainObject.Predmet.ProtustrankaNazivFormatedOIB_1">Malavita jednostavno društvo s ograničenom odgovornošću za trgovinu i usluge, OIB 92151355401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Malavita jednostavno društvo s ograničenom odgovornošću za trgovinu i usluge</item>
    </izvorni_sadrzaj>
    <derivirana_varijabla naziv="DomainObject.Predmet.ProtuStrankaListFormated_1">
      <item>Malavita jednostavno društvo s ograničenom odgovornošću za trgovinu i usluge</item>
    </derivirana_varijabla>
  </DomainObject.Predmet.ProtuStrankaListFormated>
  <DomainObject.Predmet.ProtuStrankaListFormatedOIB>
    <izvorni_sadrzaj>
      <item>Malavita jednostavno društvo s ograničenom odgovornošću za trgovinu i usluge, OIB 92151355401</item>
    </izvorni_sadrzaj>
    <derivirana_varijabla naziv="DomainObject.Predmet.ProtuStrankaListFormatedOIB_1">
      <item>Malavita jednostavno društvo s ograničenom odgovornošću za trgovinu i usluge, OIB 92151355401</item>
    </derivirana_varijabla>
  </DomainObject.Predmet.ProtuStrankaListFormatedOIB>
  <DomainObject.Predmet.ProtuStrankaListFormatedWithAdress>
    <izvorni_sadrzaj>
      <item>Malavita jednostavno društvo s ograničenom odgovornošću za trgovinu i usluge, Škabrnjska ulica 19, 10000 Zagreb</item>
    </izvorni_sadrzaj>
    <derivirana_varijabla naziv="DomainObject.Predmet.ProtuStrankaListFormatedWithAdress_1">
      <item>Malavita jednostavno društvo s ograničenom odgovornošću za trgovinu i usluge, Škabrnjska ulica 19, 10000 Zagreb</item>
    </derivirana_varijabla>
  </DomainObject.Predmet.ProtuStrankaListFormatedWithAdress>
  <DomainObject.Predmet.ProtuStrankaListFormatedWithAdressOIB>
    <izvorni_sadrzaj>
      <item>Malavita jednostavno društvo s ograničenom odgovornošću za trgovinu i usluge, OIB 92151355401, Škabrnjska ulica 19, 10000 Zagreb</item>
    </izvorni_sadrzaj>
    <derivirana_varijabla naziv="DomainObject.Predmet.ProtuStrankaListFormatedWithAdressOIB_1">
      <item>Malavita jednostavno društvo s ograničenom odgovornošću za trgovinu i usluge, OIB 92151355401, Škabrnjska ulica 19, 10000 Zagreb</item>
    </derivirana_varijabla>
  </DomainObject.Predmet.ProtuStrankaListFormatedWithAdressOIB>
  <DomainObject.Predmet.ProtuStrankaListNazivFormated>
    <izvorni_sadrzaj>
      <item>Malavita jednostavno društvo s ograničenom odgovornošću za trgovinu i usluge</item>
    </izvorni_sadrzaj>
    <derivirana_varijabla naziv="DomainObject.Predmet.ProtuStrankaListNazivFormated_1">
      <item>Malavita jednostavno društvo s ograničenom odgovornošću za trgovinu i usluge</item>
    </derivirana_varijabla>
  </DomainObject.Predmet.ProtuStrankaListNazivFormated>
  <DomainObject.Predmet.ProtuStrankaListNazivFormatedOIB>
    <izvorni_sadrzaj>
      <item>Malavita jednostavno društvo s ograničenom odgovornošću za trgovinu i usluge, OIB 92151355401</item>
    </izvorni_sadrzaj>
    <derivirana_varijabla naziv="DomainObject.Predmet.ProtuStrankaListNazivFormatedOIB_1">
      <item>Malavita jednostavno društvo s ograničenom odgovornošću za trgovinu i usluge, OIB 92151355401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Malavita jednostavno društvo s ograničenom odgovornošću za trgovinu i usluge</izvorni_sadrzaj>
    <derivirana_varijabla naziv="DomainObject.Predmet.ProtustrankaIDrugi_1">Malavita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Malavita jednostavno društvo s ograničenom odgovornošću za trgovinu i usluge, OIB 92151355401, Škabrnjska ulica 19, 10000 Zagreb</izvorni_sadrzaj>
    <derivirana_varijabla naziv="DomainObject.Predmet.ProtustrankaIDrugiAdressOIB_1">Malavita jednostavno društvo s ograničenom odgovornošću za trgovinu i usluge, OIB 92151355401, Škabrnjska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Malavita jednostavno društvo s ograničenom odgovornošću za trgovinu i usluge</item>
      <item>Financijska agencija</item>
    </izvorni_sadrzaj>
    <derivirana_varijabla naziv="DomainObject.Predmet.SudioniciListNaziv_1">
      <item>Malavita jednostavno društvo s ograničenom odgovornošću za trgovinu i usluge</item>
      <item>Financijska agencija</item>
    </derivirana_varijabla>
  </DomainObject.Predmet.SudioniciListNaziv>
  <DomainObject.Predmet.SudioniciListAdressOIB>
    <izvorni_sadrzaj>
      <item>Malavita jednostavno društvo s ograničenom odgovornošću za trgovinu i usluge, OIB 92151355401, Škabrnjska ulica 19,10000 Zagreb</item>
      <item>Financijska agencija, OIB 85821130368, TRG SVIBANJSKIH ŽRTAVA 1995. 1,10000 Zagreb</item>
    </izvorni_sadrzaj>
    <derivirana_varijabla naziv="DomainObject.Predmet.SudioniciListAdressOIB_1">
      <item>Malavita jednostavno društvo s ograničenom odgovornošću za trgovinu i usluge, OIB 92151355401, Škabrnjska ulica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92151355401</item>
      <item>, OIB 85821130368</item>
    </izvorni_sadrzaj>
    <derivirana_varijabla naziv="DomainObject.Predmet.SudioniciListNazivOIB_1">
      <item>, OIB 92151355401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144</properties:Words>
  <properties:Characters>848</properties:Characters>
  <properties:Lines>48</properties:Lines>
  <properties:Paragraphs>25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2020-08-28T08:38:00Z</cp:lastPrinted>
  <dcterms:modified xmlns:xsi="http://www.w3.org/2001/XMLSchema-instance" xsi:type="dcterms:W3CDTF">2020-08-28T08:39:00Z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